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DCC" w:rsidRPr="003770CA" w:rsidRDefault="00563DCC" w:rsidP="003770CA">
      <w:pPr>
        <w:bidi/>
        <w:jc w:val="center"/>
        <w:rPr>
          <w:rFonts w:cs="B Titr"/>
          <w:sz w:val="28"/>
          <w:szCs w:val="28"/>
        </w:rPr>
      </w:pPr>
      <w:r w:rsidRPr="003770CA">
        <w:rPr>
          <w:rFonts w:cs="B Titr" w:hint="cs"/>
          <w:sz w:val="28"/>
          <w:szCs w:val="28"/>
          <w:rtl/>
        </w:rPr>
        <w:t>جدول پیوست (ب) شرایط اختصاصی"چک لیست کنترلی"</w:t>
      </w:r>
      <w:r w:rsidR="003770CA" w:rsidRPr="003770CA">
        <w:rPr>
          <w:rFonts w:cs="B Titr" w:hint="cs"/>
          <w:sz w:val="28"/>
          <w:szCs w:val="28"/>
          <w:rtl/>
        </w:rPr>
        <w:t xml:space="preserve">   </w:t>
      </w:r>
      <w:r w:rsidRPr="003770CA">
        <w:rPr>
          <w:rFonts w:cs="B Titr" w:hint="cs"/>
          <w:sz w:val="28"/>
          <w:szCs w:val="28"/>
          <w:rtl/>
        </w:rPr>
        <w:t xml:space="preserve">در سال </w:t>
      </w:r>
      <w:r w:rsidR="003770CA" w:rsidRPr="003770CA">
        <w:rPr>
          <w:rFonts w:cs="B Titr" w:hint="cs"/>
          <w:sz w:val="28"/>
          <w:szCs w:val="28"/>
          <w:rtl/>
        </w:rPr>
        <w:t>1402</w:t>
      </w:r>
      <w:r w:rsidRPr="003770CA">
        <w:rPr>
          <w:rFonts w:cs="Times New Roman" w:hint="cs"/>
          <w:sz w:val="28"/>
          <w:szCs w:val="28"/>
          <w:rtl/>
        </w:rPr>
        <w:t>–</w:t>
      </w:r>
      <w:r w:rsidRPr="003770CA">
        <w:rPr>
          <w:rFonts w:cs="B Titr" w:hint="cs"/>
          <w:sz w:val="28"/>
          <w:szCs w:val="28"/>
          <w:rtl/>
        </w:rPr>
        <w:t xml:space="preserve">  </w:t>
      </w:r>
      <w:r w:rsidR="003770CA" w:rsidRPr="003770CA">
        <w:rPr>
          <w:rFonts w:cs="B Titr" w:hint="cs"/>
          <w:sz w:val="28"/>
          <w:szCs w:val="28"/>
          <w:rtl/>
        </w:rPr>
        <w:t>1401</w:t>
      </w:r>
    </w:p>
    <w:p w:rsidR="007F01F2" w:rsidRDefault="007F01F2" w:rsidP="00BB2478">
      <w:pPr>
        <w:pStyle w:val="Title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4A0" w:firstRow="1" w:lastRow="0" w:firstColumn="1" w:lastColumn="0" w:noHBand="0" w:noVBand="1"/>
      </w:tblPr>
      <w:tblGrid>
        <w:gridCol w:w="816"/>
        <w:gridCol w:w="5387"/>
        <w:gridCol w:w="3402"/>
      </w:tblGrid>
      <w:tr w:rsidR="00BB2478" w:rsidRPr="00F678B3" w:rsidTr="001167B6">
        <w:tc>
          <w:tcPr>
            <w:tcW w:w="816" w:type="dxa"/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ردیف</w:t>
            </w:r>
          </w:p>
        </w:tc>
        <w:tc>
          <w:tcPr>
            <w:tcW w:w="538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امور مشمول جریمه</w:t>
            </w:r>
          </w:p>
        </w:tc>
        <w:tc>
          <w:tcPr>
            <w:tcW w:w="3402" w:type="dxa"/>
            <w:tcBorders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میزان جریمه به ازای هر مورد گزارش مورد تایید نماینده کارفرما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</w:t>
            </w:r>
          </w:p>
        </w:tc>
        <w:tc>
          <w:tcPr>
            <w:tcW w:w="5387" w:type="dxa"/>
            <w:tcBorders>
              <w:top w:val="double" w:sz="4" w:space="0" w:color="auto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برف پاک کن</w:t>
            </w:r>
          </w:p>
        </w:tc>
        <w:tc>
          <w:tcPr>
            <w:tcW w:w="3402" w:type="dxa"/>
            <w:tcBorders>
              <w:top w:val="double" w:sz="4" w:space="0" w:color="auto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غیبت خودروها بدون اطلاع نماینده کارفرما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بخاری یا کولر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صندلی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5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 مطلوب بودن وضعیت ظاهری و بیرون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C242B0" w:rsidRPr="00F678B3" w:rsidTr="001167B6">
        <w:tc>
          <w:tcPr>
            <w:tcW w:w="816" w:type="dxa"/>
          </w:tcPr>
          <w:p w:rsidR="00C242B0" w:rsidRPr="00F678B3" w:rsidRDefault="00C242B0" w:rsidP="00C242B0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6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برخورد نامطلوب راننده با کارکنان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C242B0" w:rsidRPr="00F678B3" w:rsidRDefault="00C242B0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7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نامطلوب بودن وضعیت ظاهری راننده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8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استعمال دخانیات در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9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حضور نماینده تام الاختیار پیمانکار (روزانه)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10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عدم آشنایی کامل راننده به مسیرها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</w:t>
            </w:r>
            <w:r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11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نقص فنی منجر به توقف و تاخیر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600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12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تاخیر بیش از 15 دقیقه جهت حضور به موقع در محل درخواستی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13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عدم تهیه خودروی مناسب و راننده واجد شرایط توسط پیمانکار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000/10 ریال</w:t>
            </w:r>
          </w:p>
        </w:tc>
      </w:tr>
      <w:tr w:rsidR="00BB2478" w:rsidRPr="00F678B3" w:rsidTr="001167B6">
        <w:tc>
          <w:tcPr>
            <w:tcW w:w="816" w:type="dxa"/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14</w:t>
            </w:r>
          </w:p>
        </w:tc>
        <w:tc>
          <w:tcPr>
            <w:tcW w:w="5387" w:type="dxa"/>
            <w:tcBorders>
              <w:top w:val="single" w:sz="4" w:space="0" w:color="000000" w:themeColor="text1"/>
              <w:bottom w:val="single" w:sz="4" w:space="0" w:color="000000" w:themeColor="text1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ترک خودرو در زمان ماموریت و عدم اطلاع به سرنشین خودرو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double" w:sz="4" w:space="0" w:color="auto"/>
              <w:bottom w:val="single" w:sz="4" w:space="0" w:color="000000" w:themeColor="text1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 xml:space="preserve">600 </w:t>
            </w:r>
            <w:r w:rsidRPr="00F678B3">
              <w:rPr>
                <w:rFonts w:cs="B Mitra" w:hint="cs"/>
                <w:szCs w:val="24"/>
                <w:rtl/>
              </w:rPr>
              <w:t xml:space="preserve"> ريال</w:t>
            </w:r>
          </w:p>
        </w:tc>
      </w:tr>
      <w:tr w:rsidR="00BB2478" w:rsidRPr="00F678B3" w:rsidTr="001167B6">
        <w:tc>
          <w:tcPr>
            <w:tcW w:w="816" w:type="dxa"/>
            <w:tcBorders>
              <w:top w:val="nil"/>
            </w:tcBorders>
          </w:tcPr>
          <w:p w:rsidR="00BB2478" w:rsidRPr="00F678B3" w:rsidRDefault="00BB2478" w:rsidP="00BC388B">
            <w:pPr>
              <w:bidi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>15</w:t>
            </w:r>
          </w:p>
        </w:tc>
        <w:tc>
          <w:tcPr>
            <w:tcW w:w="5387" w:type="dxa"/>
            <w:tcBorders>
              <w:top w:val="nil"/>
              <w:right w:val="double" w:sz="4" w:space="0" w:color="auto"/>
            </w:tcBorders>
          </w:tcPr>
          <w:p w:rsidR="00BB2478" w:rsidRPr="00F678B3" w:rsidRDefault="00BB2478" w:rsidP="00BC388B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دخالت در امور مربوط به سرنشینان خودرو</w:t>
            </w:r>
          </w:p>
        </w:tc>
        <w:tc>
          <w:tcPr>
            <w:tcW w:w="3402" w:type="dxa"/>
            <w:tcBorders>
              <w:top w:val="nil"/>
              <w:left w:val="double" w:sz="4" w:space="0" w:color="auto"/>
            </w:tcBorders>
          </w:tcPr>
          <w:p w:rsidR="00BB2478" w:rsidRPr="00F678B3" w:rsidRDefault="00BB2478" w:rsidP="00C242B0">
            <w:pPr>
              <w:tabs>
                <w:tab w:val="right" w:pos="3180"/>
              </w:tabs>
              <w:bidi/>
              <w:jc w:val="center"/>
              <w:rPr>
                <w:rFonts w:cs="B Mitra"/>
                <w:szCs w:val="24"/>
                <w:rtl/>
              </w:rPr>
            </w:pPr>
            <w:r w:rsidRPr="00F678B3">
              <w:rPr>
                <w:rFonts w:cs="B Mitra" w:hint="cs"/>
                <w:szCs w:val="24"/>
                <w:rtl/>
              </w:rPr>
              <w:t>000/</w:t>
            </w:r>
            <w:r w:rsidR="00C242B0">
              <w:rPr>
                <w:rFonts w:cs="B Mitra" w:hint="cs"/>
                <w:szCs w:val="24"/>
                <w:rtl/>
              </w:rPr>
              <w:t>400 ریال</w:t>
            </w:r>
          </w:p>
        </w:tc>
      </w:tr>
    </w:tbl>
    <w:p w:rsidR="00BB2478" w:rsidRPr="00142778" w:rsidRDefault="00BB2478" w:rsidP="00BB2478">
      <w:pPr>
        <w:bidi/>
        <w:rPr>
          <w:rFonts w:cs="B Mitra"/>
          <w:sz w:val="40"/>
          <w:szCs w:val="40"/>
        </w:rPr>
      </w:pPr>
    </w:p>
    <w:p w:rsidR="007F01F2" w:rsidRDefault="007F01F2" w:rsidP="00DB2AB6">
      <w:pPr>
        <w:pStyle w:val="Title"/>
        <w:tabs>
          <w:tab w:val="left" w:pos="4252"/>
          <w:tab w:val="left" w:pos="7654"/>
        </w:tabs>
        <w:spacing w:line="216" w:lineRule="auto"/>
        <w:ind w:right="28" w:firstLine="850"/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  <w:bookmarkStart w:id="0" w:name="_GoBack"/>
      <w:bookmarkEnd w:id="0"/>
    </w:p>
    <w:sectPr w:rsidR="007F01F2" w:rsidSect="00563DC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276" w:right="850" w:bottom="851" w:left="1134" w:header="567" w:footer="243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2E1" w:rsidRDefault="00C472E1" w:rsidP="00E1460D">
      <w:r>
        <w:separator/>
      </w:r>
    </w:p>
  </w:endnote>
  <w:endnote w:type="continuationSeparator" w:id="0">
    <w:p w:rsidR="00C472E1" w:rsidRDefault="00C472E1" w:rsidP="00E14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charset w:val="B2"/>
    <w:family w:val="auto"/>
    <w:pitch w:val="variable"/>
    <w:sig w:usb0="00002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altName w:val="Courier New"/>
    <w:charset w:val="B2"/>
    <w:family w:val="auto"/>
    <w:pitch w:val="variable"/>
    <w:sig w:usb0="80002003" w:usb1="80002042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B92" w:rsidRDefault="00535847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BAF" w:rsidRDefault="00895BAF" w:rsidP="00895BAF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</w:rPr>
      <w:sym w:font="IPT Titr" w:char="F020"/>
    </w:r>
    <w:r>
      <w:rPr>
        <w:rFonts w:ascii="IPT Titr" w:hAnsi="IPT Titr" w:cs="B Titr" w:hint="cs"/>
        <w:sz w:val="20"/>
        <w:rtl/>
      </w:rPr>
      <w:t>نماینده کارفرما</w:t>
    </w:r>
    <w:r>
      <w:rPr>
        <w:rFonts w:cs="B Titr" w:hint="cs"/>
        <w:szCs w:val="24"/>
        <w:rtl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</w:p>
  <w:p w:rsidR="00895BAF" w:rsidRDefault="00895BAF" w:rsidP="00895BAF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rtl/>
      </w:rPr>
      <w:t xml:space="preserve">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895BAF" w:rsidRPr="00C71602" w:rsidRDefault="00895BAF" w:rsidP="00895BAF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>آدرس : تهران بزرگراه شهید همت  غرب - بین تقاطع  شیخ فضل‌ا... نوری وشهیدچمران -تلفن     86701       فکس       88622577</w:t>
    </w:r>
  </w:p>
  <w:p w:rsidR="00563DCC" w:rsidRPr="00895BAF" w:rsidRDefault="00563DCC" w:rsidP="00895B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2E1" w:rsidRDefault="00C472E1" w:rsidP="00E1460D">
      <w:r>
        <w:separator/>
      </w:r>
    </w:p>
  </w:footnote>
  <w:footnote w:type="continuationSeparator" w:id="0">
    <w:p w:rsidR="00C472E1" w:rsidRDefault="00C472E1" w:rsidP="00E14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773" w:rsidRDefault="005A7DCB" w:rsidP="00374C23">
    <w:pPr>
      <w:pStyle w:val="Header"/>
      <w:tabs>
        <w:tab w:val="clear" w:pos="4153"/>
        <w:tab w:val="clear" w:pos="8306"/>
        <w:tab w:val="left" w:pos="6159"/>
      </w:tabs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6E6E485F" wp14:editId="17DB5E93">
              <wp:simplePos x="0" y="0"/>
              <wp:positionH relativeFrom="column">
                <wp:posOffset>-403225</wp:posOffset>
              </wp:positionH>
              <wp:positionV relativeFrom="paragraph">
                <wp:posOffset>-325120</wp:posOffset>
              </wp:positionV>
              <wp:extent cx="6917690" cy="8454390"/>
              <wp:effectExtent l="0" t="0" r="0" b="0"/>
              <wp:wrapNone/>
              <wp:docPr id="4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8454390"/>
                        <a:chOff x="354" y="91"/>
                        <a:chExt cx="10894" cy="13314"/>
                      </a:xfrm>
                    </wpg:grpSpPr>
                    <wpg:grpSp>
                      <wpg:cNvPr id="5" name="Group 11"/>
                      <wpg:cNvGrpSpPr>
                        <a:grpSpLocks/>
                      </wpg:cNvGrpSpPr>
                      <wpg:grpSpPr bwMode="auto">
                        <a:xfrm>
                          <a:off x="354" y="91"/>
                          <a:ext cx="10894" cy="1617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6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2478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</w:p>
                            <w:p w:rsidR="00E15E27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E15E27" w:rsidRDefault="00BB2478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 xml:space="preserve">                 </w:t>
                              </w:r>
                              <w:r w:rsidR="00E15E27"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E15E27" w:rsidRPr="00D95359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</w:p>
                            <w:p w:rsidR="00E15E27" w:rsidRDefault="00E15E27" w:rsidP="00E15E27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</w:rPr>
                              </w:pPr>
                            </w:p>
                            <w:p w:rsidR="00BB2478" w:rsidRPr="005F7222" w:rsidRDefault="00BB2478" w:rsidP="00BB2478">
                              <w:pPr>
                                <w:bidi/>
                                <w:jc w:val="lowKashida"/>
                                <w:rPr>
                                  <w:rFonts w:cs="B Mitra"/>
                                  <w:color w:val="943634"/>
                                  <w:sz w:val="20"/>
                                  <w:rtl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pic:pic xmlns:pic="http://schemas.openxmlformats.org/drawingml/2006/picture">
                      <pic:nvPicPr>
                        <pic:cNvPr id="8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7" y="4272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WordArt 15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71" y="6472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معاونت توسعه مديريت ومنابع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 xml:space="preserve">گروه برون سپاری و هیأت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9EDED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9EDED"/>
                                      </w14:gs>
                                      <w14:gs w14:pos="100000">
                                        <w14:srgbClr w14:val="FFFFFF">
                                          <w14:tint w14:val="0"/>
                                        </w14:srgbClr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E6E485F" id="Group 10" o:spid="_x0000_s1026" style="position:absolute;margin-left:-31.75pt;margin-top:-25.6pt;width:544.7pt;height:665.7pt;z-index:251657728" coordorigin="354,91" coordsize="10894,133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">
              <v:group id="Group 11" o:spid="_x0000_s1027" style="position:absolute;left:354;top:91;width:10894;height:1617" coordorigin="681,228" coordsize="10894,1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">
                  <v:imagedata r:id="rId3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" filled="f" stroked="f" strokecolor="white">
                  <v:textbox>
                    <w:txbxContent>
                      <w:p w:rsidR="00BB2478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</w:p>
                      <w:p w:rsidR="00E15E27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E15E27" w:rsidRDefault="00BB2478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 xml:space="preserve">                 </w:t>
                        </w:r>
                        <w:r w:rsidR="00E15E27"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E15E27" w:rsidRPr="00D95359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</w:p>
                      <w:p w:rsidR="00E15E27" w:rsidRDefault="00E15E27" w:rsidP="00E15E27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</w:rPr>
                        </w:pPr>
                      </w:p>
                      <w:p w:rsidR="00BB2478" w:rsidRPr="005F7222" w:rsidRDefault="00BB2478" w:rsidP="00BB2478">
                        <w:pPr>
                          <w:bidi/>
                          <w:jc w:val="lowKashida"/>
                          <w:rPr>
                            <w:rFonts w:cs="B Mitra"/>
                            <w:color w:val="943634"/>
                            <w:sz w:val="20"/>
                            <w:rtl/>
                          </w:rPr>
                        </w:pPr>
                      </w:p>
                    </w:txbxContent>
                  </v:textbox>
                </v:shape>
              </v:group>
              <v:shape id="Picture 2" o:spid="_x0000_s1030" type="#_x0000_t75" alt="N3" style="position:absolute;left:3047;top:4272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">
                <v:imagedata r:id="rId4" o:title="N3" blacklevel="30147f"/>
              </v:shape>
              <v:shape id="WordArt 15" o:spid="_x0000_s1031" type="#_x0000_t202" style="position:absolute;left:1071;top:6472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معاونت توسعه مديريت ومنابع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 xml:space="preserve">گروه برون سپاری و هیأت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9EDED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9EDED"/>
                                </w14:gs>
                                <w14:gs w14:pos="100000">
                                  <w14:srgbClr w14:val="FFFFFF">
                                    <w14:tint w14:val="0"/>
                                  </w14:srgbClr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 w:rsidR="00374C23">
      <w:tab/>
    </w: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374C23" w:rsidRDefault="00374C23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5A7DCB" w:rsidP="000D0F82">
    <w:pPr>
      <w:pStyle w:val="Header"/>
      <w:tabs>
        <w:tab w:val="clear" w:pos="4153"/>
        <w:tab w:val="clear" w:pos="8306"/>
        <w:tab w:val="left" w:pos="6159"/>
      </w:tabs>
      <w:jc w:val="right"/>
    </w:pPr>
    <w:r>
      <w:rPr>
        <w:rFonts w:cs="Times New Roman"/>
        <w:b/>
        <w:noProof/>
        <w:szCs w:val="24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5C7DCD5" wp14:editId="6F6FB064">
              <wp:simplePos x="0" y="0"/>
              <wp:positionH relativeFrom="column">
                <wp:posOffset>66675</wp:posOffset>
              </wp:positionH>
              <wp:positionV relativeFrom="paragraph">
                <wp:posOffset>2466340</wp:posOffset>
              </wp:positionV>
              <wp:extent cx="6219190" cy="5799455"/>
              <wp:effectExtent l="0" t="0" r="0" b="0"/>
              <wp:wrapNone/>
              <wp:docPr id="1" name="Group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19190" cy="5799455"/>
                        <a:chOff x="1083" y="4324"/>
                        <a:chExt cx="9794" cy="9133"/>
                      </a:xfrm>
                    </wpg:grpSpPr>
                    <pic:pic xmlns:pic="http://schemas.openxmlformats.org/drawingml/2006/picture">
                      <pic:nvPicPr>
                        <pic:cNvPr id="2" name="Picture 2" descr="N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lum bright="9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67" y="4324"/>
                          <a:ext cx="6707" cy="91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" name="WordArt 19"/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1083" y="5621"/>
                          <a:ext cx="9794" cy="2734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معاونت توسعه مديريت و منابع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 xml:space="preserve">گروه برونسپاری و هیات عالی نظارت </w:t>
                            </w:r>
                          </w:p>
                          <w:p w:rsidR="005A7DCB" w:rsidRDefault="005A7DCB" w:rsidP="005A7DCB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 w:rsidRPr="005A7DCB">
                              <w:rPr>
                                <w:rFonts w:cs="B Titr" w:hint="cs"/>
                                <w:color w:val="FCF6F6"/>
                                <w:sz w:val="48"/>
                                <w:szCs w:val="48"/>
                                <w:rtl/>
                                <w:lang w:bidi="fa-IR"/>
                                <w14:shadow w14:blurRad="0" w14:dist="35941" w14:dir="2700000" w14:sx="100000" w14:sy="100000" w14:kx="0" w14:ky="0" w14:algn="ctr">
                                  <w14:srgbClr w14:val="F2DBDB">
                                    <w14:alpha w14:val="20000"/>
                                  </w14:srgbClr>
                                </w14:shadow>
                              </w:rPr>
                              <w:t>دانشگاه علوم پزشكي ايران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C7DCD5" id="Group 17" o:spid="_x0000_s1032" style="position:absolute;left:0;text-align:left;margin-left:5.25pt;margin-top:194.2pt;width:489.7pt;height:456.65pt;z-index:251658240" coordorigin="1083,4324" coordsize="9794,913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">
              <v:shape id="Picture 2" o:spid="_x0000_s1033" type="#_x0000_t75" alt="N3" style="position:absolute;left:3067;top:4324;width:6707;height:91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">
                <v:imagedata r:id="rId4" o:title="N3" blacklevel="29491f"/>
              </v:shape>
              <v:shape id="WordArt 19" o:spid="_x0000_s1034" type="#_x0000_t202" style="position:absolute;left:1083;top:5621;width:9794;height:2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stroke joinstyle="round"/>
                <o:lock v:ext="edit" shapetype="t"/>
                <v:textbox style="mso-fit-shape-to-text:t">
                  <w:txbxContent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معاونت توسعه مديريت و منابع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 xml:space="preserve">گروه برونسپاری و هیات عالی نظارت </w:t>
                      </w:r>
                    </w:p>
                    <w:p w:rsidR="005A7DCB" w:rsidRDefault="005A7DCB" w:rsidP="005A7DCB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 w:rsidRPr="005A7DCB">
                        <w:rPr>
                          <w:rFonts w:cs="B Titr" w:hint="cs"/>
                          <w:color w:val="FCF6F6"/>
                          <w:sz w:val="48"/>
                          <w:szCs w:val="48"/>
                          <w:rtl/>
                          <w:lang w:bidi="fa-IR"/>
                          <w14:shadow w14:blurRad="0" w14:dist="35941" w14:dir="2700000" w14:sx="100000" w14:sy="100000" w14:kx="0" w14:ky="0" w14:algn="ctr">
                            <w14:srgbClr w14:val="F2DBDB">
                              <w14:alpha w14:val="20000"/>
                            </w14:srgbClr>
                          </w14:shadow>
                        </w:rPr>
                        <w:t>دانشگاه علوم پزشكي ايران</w:t>
                      </w:r>
                    </w:p>
                  </w:txbxContent>
                </v:textbox>
              </v:shape>
            </v:group>
          </w:pict>
        </mc:Fallback>
      </mc:AlternateContent>
    </w:r>
    <w:r w:rsidR="000D0F82">
      <w:rPr>
        <w:rFonts w:ascii="IranNastaliq" w:hAnsi="IranNastaliq" w:cs="IranNastaliq"/>
        <w:b/>
        <w:bCs w:val="0"/>
        <w:sz w:val="20"/>
      </w:rPr>
      <w:t xml:space="preserve">    </w:t>
    </w: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  <w:p w:rsidR="00BB2478" w:rsidRDefault="00BB2478" w:rsidP="00374C23">
    <w:pPr>
      <w:pStyle w:val="Header"/>
      <w:tabs>
        <w:tab w:val="clear" w:pos="4153"/>
        <w:tab w:val="clear" w:pos="8306"/>
        <w:tab w:val="left" w:pos="61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 w15:restartNumberingAfterBreak="0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 w15:restartNumberingAfterBreak="0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 w15:restartNumberingAfterBreak="0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05B"/>
    <w:rsid w:val="00001F9B"/>
    <w:rsid w:val="00004585"/>
    <w:rsid w:val="00010C41"/>
    <w:rsid w:val="00017891"/>
    <w:rsid w:val="00021066"/>
    <w:rsid w:val="00021BF3"/>
    <w:rsid w:val="000244A2"/>
    <w:rsid w:val="00035EDF"/>
    <w:rsid w:val="00055917"/>
    <w:rsid w:val="000803E0"/>
    <w:rsid w:val="00080D1B"/>
    <w:rsid w:val="0008520E"/>
    <w:rsid w:val="00087577"/>
    <w:rsid w:val="00090EF2"/>
    <w:rsid w:val="00093BF7"/>
    <w:rsid w:val="00094B92"/>
    <w:rsid w:val="00096ECB"/>
    <w:rsid w:val="00097AE5"/>
    <w:rsid w:val="000C2599"/>
    <w:rsid w:val="000C77D6"/>
    <w:rsid w:val="000D0F82"/>
    <w:rsid w:val="000D0FF8"/>
    <w:rsid w:val="000E731F"/>
    <w:rsid w:val="000E749D"/>
    <w:rsid w:val="000E7A9C"/>
    <w:rsid w:val="000F7A3B"/>
    <w:rsid w:val="00113150"/>
    <w:rsid w:val="001167B6"/>
    <w:rsid w:val="00116E1A"/>
    <w:rsid w:val="001204BB"/>
    <w:rsid w:val="00122C6C"/>
    <w:rsid w:val="001242DA"/>
    <w:rsid w:val="001252C1"/>
    <w:rsid w:val="001256CC"/>
    <w:rsid w:val="0013327B"/>
    <w:rsid w:val="00150980"/>
    <w:rsid w:val="00152590"/>
    <w:rsid w:val="001532D3"/>
    <w:rsid w:val="001626CB"/>
    <w:rsid w:val="001636D8"/>
    <w:rsid w:val="00163A31"/>
    <w:rsid w:val="00166B87"/>
    <w:rsid w:val="001714F0"/>
    <w:rsid w:val="00172F70"/>
    <w:rsid w:val="00174E77"/>
    <w:rsid w:val="00176076"/>
    <w:rsid w:val="0018110D"/>
    <w:rsid w:val="00196D63"/>
    <w:rsid w:val="001A145F"/>
    <w:rsid w:val="001A4320"/>
    <w:rsid w:val="001B59DC"/>
    <w:rsid w:val="001C1174"/>
    <w:rsid w:val="001C5F6B"/>
    <w:rsid w:val="001D05B4"/>
    <w:rsid w:val="001F01E3"/>
    <w:rsid w:val="001F2AF6"/>
    <w:rsid w:val="0020744E"/>
    <w:rsid w:val="00213EEF"/>
    <w:rsid w:val="00230FE4"/>
    <w:rsid w:val="002348D4"/>
    <w:rsid w:val="0025611C"/>
    <w:rsid w:val="00261846"/>
    <w:rsid w:val="0026378B"/>
    <w:rsid w:val="00275637"/>
    <w:rsid w:val="00276DB8"/>
    <w:rsid w:val="002A0614"/>
    <w:rsid w:val="002B3529"/>
    <w:rsid w:val="002B3DD2"/>
    <w:rsid w:val="002C739A"/>
    <w:rsid w:val="002F3532"/>
    <w:rsid w:val="003100B1"/>
    <w:rsid w:val="00310C4C"/>
    <w:rsid w:val="0031449D"/>
    <w:rsid w:val="00326B1B"/>
    <w:rsid w:val="0032782D"/>
    <w:rsid w:val="003402E1"/>
    <w:rsid w:val="003565AC"/>
    <w:rsid w:val="00357184"/>
    <w:rsid w:val="00366E3C"/>
    <w:rsid w:val="00370821"/>
    <w:rsid w:val="00372455"/>
    <w:rsid w:val="00374C23"/>
    <w:rsid w:val="003770CA"/>
    <w:rsid w:val="003810B9"/>
    <w:rsid w:val="0038650B"/>
    <w:rsid w:val="00386F79"/>
    <w:rsid w:val="003A1809"/>
    <w:rsid w:val="003A6C43"/>
    <w:rsid w:val="003C0884"/>
    <w:rsid w:val="003F657B"/>
    <w:rsid w:val="003F6656"/>
    <w:rsid w:val="00404190"/>
    <w:rsid w:val="00407A00"/>
    <w:rsid w:val="00414CB5"/>
    <w:rsid w:val="00417006"/>
    <w:rsid w:val="00426525"/>
    <w:rsid w:val="00427DB5"/>
    <w:rsid w:val="00436165"/>
    <w:rsid w:val="00441F10"/>
    <w:rsid w:val="00451031"/>
    <w:rsid w:val="00461A4B"/>
    <w:rsid w:val="00461FD9"/>
    <w:rsid w:val="00471DEE"/>
    <w:rsid w:val="0048401F"/>
    <w:rsid w:val="00486D7A"/>
    <w:rsid w:val="004916F9"/>
    <w:rsid w:val="00491A64"/>
    <w:rsid w:val="00497D22"/>
    <w:rsid w:val="004A11E6"/>
    <w:rsid w:val="004A14E2"/>
    <w:rsid w:val="004A7AFC"/>
    <w:rsid w:val="004B0146"/>
    <w:rsid w:val="004B1BCB"/>
    <w:rsid w:val="004B3E51"/>
    <w:rsid w:val="004C7F51"/>
    <w:rsid w:val="004D1064"/>
    <w:rsid w:val="004D1EBE"/>
    <w:rsid w:val="004D2C2C"/>
    <w:rsid w:val="004D634D"/>
    <w:rsid w:val="004F3AD4"/>
    <w:rsid w:val="005018DE"/>
    <w:rsid w:val="00501949"/>
    <w:rsid w:val="00502462"/>
    <w:rsid w:val="00521572"/>
    <w:rsid w:val="005266E2"/>
    <w:rsid w:val="00526B73"/>
    <w:rsid w:val="005311E9"/>
    <w:rsid w:val="00533CE9"/>
    <w:rsid w:val="00535847"/>
    <w:rsid w:val="00535A84"/>
    <w:rsid w:val="00535D8E"/>
    <w:rsid w:val="00540A02"/>
    <w:rsid w:val="0054546C"/>
    <w:rsid w:val="005515AC"/>
    <w:rsid w:val="005529D5"/>
    <w:rsid w:val="00553095"/>
    <w:rsid w:val="005616D0"/>
    <w:rsid w:val="00563DCC"/>
    <w:rsid w:val="00584BF3"/>
    <w:rsid w:val="005854B8"/>
    <w:rsid w:val="00591D0A"/>
    <w:rsid w:val="0059274E"/>
    <w:rsid w:val="00594CBE"/>
    <w:rsid w:val="005A6A2D"/>
    <w:rsid w:val="005A7DCB"/>
    <w:rsid w:val="005B36E6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1143"/>
    <w:rsid w:val="005F2D12"/>
    <w:rsid w:val="0060172C"/>
    <w:rsid w:val="00610E51"/>
    <w:rsid w:val="00615C0E"/>
    <w:rsid w:val="00622787"/>
    <w:rsid w:val="00634BFD"/>
    <w:rsid w:val="00646023"/>
    <w:rsid w:val="00677AD7"/>
    <w:rsid w:val="00680C54"/>
    <w:rsid w:val="00680CFE"/>
    <w:rsid w:val="0068283A"/>
    <w:rsid w:val="00683D1D"/>
    <w:rsid w:val="00683E23"/>
    <w:rsid w:val="00690DB3"/>
    <w:rsid w:val="00695D07"/>
    <w:rsid w:val="006C218B"/>
    <w:rsid w:val="006C4E65"/>
    <w:rsid w:val="006C6D31"/>
    <w:rsid w:val="006C77AE"/>
    <w:rsid w:val="006D2203"/>
    <w:rsid w:val="006E02D6"/>
    <w:rsid w:val="006E63EC"/>
    <w:rsid w:val="006F4DC8"/>
    <w:rsid w:val="00707480"/>
    <w:rsid w:val="007160FF"/>
    <w:rsid w:val="007170E7"/>
    <w:rsid w:val="007174A0"/>
    <w:rsid w:val="00726B39"/>
    <w:rsid w:val="00726EC5"/>
    <w:rsid w:val="00751905"/>
    <w:rsid w:val="00767E22"/>
    <w:rsid w:val="00775FAE"/>
    <w:rsid w:val="007802A6"/>
    <w:rsid w:val="00780629"/>
    <w:rsid w:val="00786B3E"/>
    <w:rsid w:val="0079178D"/>
    <w:rsid w:val="00793464"/>
    <w:rsid w:val="0079522C"/>
    <w:rsid w:val="007B76E1"/>
    <w:rsid w:val="007B7BF0"/>
    <w:rsid w:val="007C6059"/>
    <w:rsid w:val="007F01F2"/>
    <w:rsid w:val="007F0439"/>
    <w:rsid w:val="007F399B"/>
    <w:rsid w:val="0080003D"/>
    <w:rsid w:val="00801799"/>
    <w:rsid w:val="00802F13"/>
    <w:rsid w:val="0080380B"/>
    <w:rsid w:val="008043BB"/>
    <w:rsid w:val="008059C6"/>
    <w:rsid w:val="00807194"/>
    <w:rsid w:val="00820187"/>
    <w:rsid w:val="00826139"/>
    <w:rsid w:val="0083416C"/>
    <w:rsid w:val="00851F31"/>
    <w:rsid w:val="00857C9E"/>
    <w:rsid w:val="008713FA"/>
    <w:rsid w:val="0088324D"/>
    <w:rsid w:val="008850E3"/>
    <w:rsid w:val="00895BAF"/>
    <w:rsid w:val="008A2B2A"/>
    <w:rsid w:val="008B0418"/>
    <w:rsid w:val="008C105D"/>
    <w:rsid w:val="008C3B02"/>
    <w:rsid w:val="008E25AD"/>
    <w:rsid w:val="008E33E3"/>
    <w:rsid w:val="008E43B0"/>
    <w:rsid w:val="008F65FD"/>
    <w:rsid w:val="00916CCF"/>
    <w:rsid w:val="00923E24"/>
    <w:rsid w:val="0093397D"/>
    <w:rsid w:val="009358C9"/>
    <w:rsid w:val="00937C46"/>
    <w:rsid w:val="009576DE"/>
    <w:rsid w:val="00957873"/>
    <w:rsid w:val="00962F90"/>
    <w:rsid w:val="00975877"/>
    <w:rsid w:val="009901D9"/>
    <w:rsid w:val="009976C6"/>
    <w:rsid w:val="009A04E1"/>
    <w:rsid w:val="009B22B9"/>
    <w:rsid w:val="009B3DF5"/>
    <w:rsid w:val="009B5BEF"/>
    <w:rsid w:val="009B7D68"/>
    <w:rsid w:val="009C3B7B"/>
    <w:rsid w:val="009E2FD0"/>
    <w:rsid w:val="009F2C29"/>
    <w:rsid w:val="009F2E78"/>
    <w:rsid w:val="009F346D"/>
    <w:rsid w:val="00A03E73"/>
    <w:rsid w:val="00A05498"/>
    <w:rsid w:val="00A06B4A"/>
    <w:rsid w:val="00A134E1"/>
    <w:rsid w:val="00A220E3"/>
    <w:rsid w:val="00A22C40"/>
    <w:rsid w:val="00A23578"/>
    <w:rsid w:val="00A25E33"/>
    <w:rsid w:val="00A26772"/>
    <w:rsid w:val="00A30F9E"/>
    <w:rsid w:val="00A32A09"/>
    <w:rsid w:val="00A33BD4"/>
    <w:rsid w:val="00A35765"/>
    <w:rsid w:val="00A46803"/>
    <w:rsid w:val="00A47CA0"/>
    <w:rsid w:val="00A50724"/>
    <w:rsid w:val="00A51C7E"/>
    <w:rsid w:val="00A54E08"/>
    <w:rsid w:val="00A60298"/>
    <w:rsid w:val="00A61C9B"/>
    <w:rsid w:val="00A635FF"/>
    <w:rsid w:val="00A86D76"/>
    <w:rsid w:val="00A86F74"/>
    <w:rsid w:val="00AA0B06"/>
    <w:rsid w:val="00AA31B0"/>
    <w:rsid w:val="00AA7963"/>
    <w:rsid w:val="00AC225F"/>
    <w:rsid w:val="00AE3E39"/>
    <w:rsid w:val="00AF4C2D"/>
    <w:rsid w:val="00AF6DA3"/>
    <w:rsid w:val="00AF6FEE"/>
    <w:rsid w:val="00B020AC"/>
    <w:rsid w:val="00B03C76"/>
    <w:rsid w:val="00B03DC3"/>
    <w:rsid w:val="00B04BDE"/>
    <w:rsid w:val="00B105D0"/>
    <w:rsid w:val="00B11676"/>
    <w:rsid w:val="00B13765"/>
    <w:rsid w:val="00B2797D"/>
    <w:rsid w:val="00B32DDC"/>
    <w:rsid w:val="00B47FBF"/>
    <w:rsid w:val="00B55EA5"/>
    <w:rsid w:val="00B67261"/>
    <w:rsid w:val="00B740F2"/>
    <w:rsid w:val="00B7661D"/>
    <w:rsid w:val="00BA2D4B"/>
    <w:rsid w:val="00BA5F18"/>
    <w:rsid w:val="00BA69C0"/>
    <w:rsid w:val="00BA7DB5"/>
    <w:rsid w:val="00BB2478"/>
    <w:rsid w:val="00BB4D1A"/>
    <w:rsid w:val="00BD3F4B"/>
    <w:rsid w:val="00BD4AFA"/>
    <w:rsid w:val="00BD704D"/>
    <w:rsid w:val="00BE666D"/>
    <w:rsid w:val="00BF32F7"/>
    <w:rsid w:val="00C032F7"/>
    <w:rsid w:val="00C05618"/>
    <w:rsid w:val="00C10AE4"/>
    <w:rsid w:val="00C119F5"/>
    <w:rsid w:val="00C11DAE"/>
    <w:rsid w:val="00C161A2"/>
    <w:rsid w:val="00C17155"/>
    <w:rsid w:val="00C242B0"/>
    <w:rsid w:val="00C243A1"/>
    <w:rsid w:val="00C250A5"/>
    <w:rsid w:val="00C2527D"/>
    <w:rsid w:val="00C27ADF"/>
    <w:rsid w:val="00C33771"/>
    <w:rsid w:val="00C40B9F"/>
    <w:rsid w:val="00C472E1"/>
    <w:rsid w:val="00C533C4"/>
    <w:rsid w:val="00C54EF3"/>
    <w:rsid w:val="00C6171F"/>
    <w:rsid w:val="00C655BC"/>
    <w:rsid w:val="00C65765"/>
    <w:rsid w:val="00C71080"/>
    <w:rsid w:val="00C77BAC"/>
    <w:rsid w:val="00C77F2E"/>
    <w:rsid w:val="00C87077"/>
    <w:rsid w:val="00C94EA2"/>
    <w:rsid w:val="00C951A0"/>
    <w:rsid w:val="00CA31B4"/>
    <w:rsid w:val="00CA3342"/>
    <w:rsid w:val="00CB2E10"/>
    <w:rsid w:val="00CB3399"/>
    <w:rsid w:val="00CB585C"/>
    <w:rsid w:val="00CB65B9"/>
    <w:rsid w:val="00CC2DF8"/>
    <w:rsid w:val="00CC2EB9"/>
    <w:rsid w:val="00CD3E91"/>
    <w:rsid w:val="00CD4429"/>
    <w:rsid w:val="00CD5896"/>
    <w:rsid w:val="00CF0EE7"/>
    <w:rsid w:val="00D01611"/>
    <w:rsid w:val="00D12AE3"/>
    <w:rsid w:val="00D16FAB"/>
    <w:rsid w:val="00D225B0"/>
    <w:rsid w:val="00D5075A"/>
    <w:rsid w:val="00D547E4"/>
    <w:rsid w:val="00D570F1"/>
    <w:rsid w:val="00D679A5"/>
    <w:rsid w:val="00D7078A"/>
    <w:rsid w:val="00D85B23"/>
    <w:rsid w:val="00D90F96"/>
    <w:rsid w:val="00DA0D58"/>
    <w:rsid w:val="00DA50A9"/>
    <w:rsid w:val="00DA6D65"/>
    <w:rsid w:val="00DA6DEE"/>
    <w:rsid w:val="00DA721E"/>
    <w:rsid w:val="00DB12E6"/>
    <w:rsid w:val="00DB2AB6"/>
    <w:rsid w:val="00DB7D41"/>
    <w:rsid w:val="00DE4022"/>
    <w:rsid w:val="00DE62D4"/>
    <w:rsid w:val="00E03ED3"/>
    <w:rsid w:val="00E1460D"/>
    <w:rsid w:val="00E15E27"/>
    <w:rsid w:val="00E33432"/>
    <w:rsid w:val="00E425FB"/>
    <w:rsid w:val="00E44F16"/>
    <w:rsid w:val="00E46589"/>
    <w:rsid w:val="00E60788"/>
    <w:rsid w:val="00E627A1"/>
    <w:rsid w:val="00E648A9"/>
    <w:rsid w:val="00E64FD8"/>
    <w:rsid w:val="00E83015"/>
    <w:rsid w:val="00E93BA6"/>
    <w:rsid w:val="00EA0B50"/>
    <w:rsid w:val="00EC0A50"/>
    <w:rsid w:val="00EC79BF"/>
    <w:rsid w:val="00ED41CB"/>
    <w:rsid w:val="00EF0CAC"/>
    <w:rsid w:val="00EF1E81"/>
    <w:rsid w:val="00EF2773"/>
    <w:rsid w:val="00EF6196"/>
    <w:rsid w:val="00F05A04"/>
    <w:rsid w:val="00F212CD"/>
    <w:rsid w:val="00F25DC8"/>
    <w:rsid w:val="00F37CE0"/>
    <w:rsid w:val="00F41B21"/>
    <w:rsid w:val="00F4521E"/>
    <w:rsid w:val="00F64B6F"/>
    <w:rsid w:val="00F64F29"/>
    <w:rsid w:val="00F677ED"/>
    <w:rsid w:val="00F7289A"/>
    <w:rsid w:val="00F72B7E"/>
    <w:rsid w:val="00F76670"/>
    <w:rsid w:val="00F9093E"/>
    <w:rsid w:val="00F91D4E"/>
    <w:rsid w:val="00FB4306"/>
    <w:rsid w:val="00FB462F"/>
    <w:rsid w:val="00FB5CBA"/>
    <w:rsid w:val="00FC407A"/>
    <w:rsid w:val="00FC4D7A"/>
    <w:rsid w:val="00FD1B71"/>
    <w:rsid w:val="00FD780E"/>
    <w:rsid w:val="00FE2E1B"/>
    <w:rsid w:val="00FE65C3"/>
    <w:rsid w:val="00FE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4D3309"/>
  <w15:docId w15:val="{A41AB1A9-D81B-473A-AFA2-AD2B94ED5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7C6059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C605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BB247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77AD7"/>
    <w:rPr>
      <w:rFonts w:cs="Koodak"/>
      <w:bCs/>
      <w:sz w:val="24"/>
      <w:lang w:bidi="fa-IR"/>
    </w:rPr>
  </w:style>
  <w:style w:type="paragraph" w:styleId="NormalWeb">
    <w:name w:val="Normal (Web)"/>
    <w:basedOn w:val="Normal"/>
    <w:uiPriority w:val="99"/>
    <w:semiHidden/>
    <w:unhideWhenUsed/>
    <w:rsid w:val="005A7DCB"/>
    <w:pPr>
      <w:spacing w:before="100" w:beforeAutospacing="1" w:after="100" w:afterAutospacing="1"/>
    </w:pPr>
    <w:rPr>
      <w:rFonts w:eastAsiaTheme="minorEastAsia" w:cs="Times New Roman"/>
      <w:bCs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F4055-CD49-4F80-80EA-DA5234FF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فاطمه دوزنده نیکوی آلمانی</cp:lastModifiedBy>
  <cp:revision>4</cp:revision>
  <cp:lastPrinted>2022-09-10T07:54:00Z</cp:lastPrinted>
  <dcterms:created xsi:type="dcterms:W3CDTF">2022-08-16T04:37:00Z</dcterms:created>
  <dcterms:modified xsi:type="dcterms:W3CDTF">2022-09-10T07:55:00Z</dcterms:modified>
</cp:coreProperties>
</file>